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09EC1" w14:textId="77777777" w:rsidR="009E1749" w:rsidRDefault="009E1749" w:rsidP="009E17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GODEWYN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1F07505F" w14:textId="77777777" w:rsidR="009E1749" w:rsidRDefault="009E1749" w:rsidP="009E17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A30288" w14:textId="77777777" w:rsidR="009E1749" w:rsidRDefault="009E1749" w:rsidP="009E17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A51A2F" w14:textId="77777777" w:rsidR="009E1749" w:rsidRDefault="009E1749" w:rsidP="009E17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Roger Ford of Thaxted(q.v.) and Thomas</w:t>
      </w:r>
    </w:p>
    <w:p w14:paraId="66EA63CD" w14:textId="77777777" w:rsidR="009E1749" w:rsidRDefault="009E1749" w:rsidP="009E17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White 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9038A6F" w14:textId="77777777" w:rsidR="009E1749" w:rsidRDefault="009E1749" w:rsidP="009E17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http://aalt.law.uh.edu/Indices/CP40Indices/CP40no796/CP40no796Pl.htm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7E2B1CC" w14:textId="77777777" w:rsidR="009E1749" w:rsidRDefault="009E1749" w:rsidP="009E17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CBA10C" w14:textId="77777777" w:rsidR="009E1749" w:rsidRDefault="009E1749" w:rsidP="009E17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EE1D35" w14:textId="77777777" w:rsidR="009E1749" w:rsidRDefault="009E1749" w:rsidP="009E17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September 2022</w:t>
      </w:r>
    </w:p>
    <w:p w14:paraId="1CAC27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1DE41" w14:textId="77777777" w:rsidR="009E1749" w:rsidRDefault="009E1749" w:rsidP="009139A6">
      <w:r>
        <w:separator/>
      </w:r>
    </w:p>
  </w:endnote>
  <w:endnote w:type="continuationSeparator" w:id="0">
    <w:p w14:paraId="557094AE" w14:textId="77777777" w:rsidR="009E1749" w:rsidRDefault="009E17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35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72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AFE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0CCDB" w14:textId="77777777" w:rsidR="009E1749" w:rsidRDefault="009E1749" w:rsidP="009139A6">
      <w:r>
        <w:separator/>
      </w:r>
    </w:p>
  </w:footnote>
  <w:footnote w:type="continuationSeparator" w:id="0">
    <w:p w14:paraId="575F4473" w14:textId="77777777" w:rsidR="009E1749" w:rsidRDefault="009E17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B7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521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3FF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749"/>
    <w:rsid w:val="000666E0"/>
    <w:rsid w:val="002510B7"/>
    <w:rsid w:val="005C130B"/>
    <w:rsid w:val="00826F5C"/>
    <w:rsid w:val="009139A6"/>
    <w:rsid w:val="009448BB"/>
    <w:rsid w:val="009E1749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72920"/>
  <w15:chartTrackingRefBased/>
  <w15:docId w15:val="{CA66BA45-85EA-44BB-94C0-EF87F78C7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E17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2022-09-07T18:06:00Z</dcterms:created>
  <dcterms:modified xsi:type="dcterms:W3CDTF">2022-09-07T18:06:00Z</dcterms:modified>
</cp:coreProperties>
</file>